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6436D8" w14:textId="77777777" w:rsidR="006D6C2E" w:rsidRDefault="006D6C2E" w:rsidP="006D6C2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Hugh WARDE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fl.1434)</w:t>
      </w:r>
    </w:p>
    <w:p w14:paraId="0798BA23" w14:textId="77777777" w:rsidR="006D6C2E" w:rsidRDefault="006D6C2E" w:rsidP="006D6C2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9299700" w14:textId="77777777" w:rsidR="006D6C2E" w:rsidRDefault="006D6C2E" w:rsidP="006D6C2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B929D04" w14:textId="77777777" w:rsidR="006D6C2E" w:rsidRDefault="006D6C2E" w:rsidP="006D6C2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 Oct.1434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</w:t>
      </w:r>
      <w:proofErr w:type="spellStart"/>
      <w:r>
        <w:rPr>
          <w:rFonts w:ascii="Times New Roman" w:hAnsi="Times New Roman" w:cs="Times New Roman"/>
          <w:sz w:val="24"/>
          <w:szCs w:val="24"/>
        </w:rPr>
        <w:t>virtute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officii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held in Appleby, Westmoreland,</w:t>
      </w:r>
    </w:p>
    <w:p w14:paraId="629E56E7" w14:textId="77777777" w:rsidR="006D6C2E" w:rsidRDefault="006D6C2E" w:rsidP="006D6C2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into lands of Sir John de </w:t>
      </w:r>
      <w:proofErr w:type="spellStart"/>
      <w:r>
        <w:rPr>
          <w:rFonts w:ascii="Times New Roman" w:hAnsi="Times New Roman" w:cs="Times New Roman"/>
          <w:sz w:val="24"/>
          <w:szCs w:val="24"/>
        </w:rPr>
        <w:t>Lancastre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14:paraId="6F78BB73" w14:textId="77777777" w:rsidR="006D6C2E" w:rsidRDefault="006D6C2E" w:rsidP="006D6C2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24-403)</w:t>
      </w:r>
    </w:p>
    <w:p w14:paraId="05BC1B53" w14:textId="77777777" w:rsidR="006D6C2E" w:rsidRDefault="006D6C2E" w:rsidP="006D6C2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C70EC09" w14:textId="77777777" w:rsidR="006D6C2E" w:rsidRDefault="006D6C2E" w:rsidP="006D6C2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31BE78B" w14:textId="77777777" w:rsidR="006D6C2E" w:rsidRPr="00F85DC3" w:rsidRDefault="006D6C2E" w:rsidP="006D6C2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 March 2021</w:t>
      </w:r>
    </w:p>
    <w:p w14:paraId="4488B052" w14:textId="508E83E8" w:rsidR="00BA00AB" w:rsidRPr="006D6C2E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6D6C2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CF1EB09" w14:textId="77777777" w:rsidR="006D6C2E" w:rsidRDefault="006D6C2E" w:rsidP="009139A6">
      <w:r>
        <w:separator/>
      </w:r>
    </w:p>
  </w:endnote>
  <w:endnote w:type="continuationSeparator" w:id="0">
    <w:p w14:paraId="0658759C" w14:textId="77777777" w:rsidR="006D6C2E" w:rsidRDefault="006D6C2E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DE48B66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CAE3B78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A82DD45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AE10D1C" w14:textId="77777777" w:rsidR="006D6C2E" w:rsidRDefault="006D6C2E" w:rsidP="009139A6">
      <w:r>
        <w:separator/>
      </w:r>
    </w:p>
  </w:footnote>
  <w:footnote w:type="continuationSeparator" w:id="0">
    <w:p w14:paraId="1C3BD6CC" w14:textId="77777777" w:rsidR="006D6C2E" w:rsidRDefault="006D6C2E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D54628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B5BC2B5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97F003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6C2E"/>
    <w:rsid w:val="000666E0"/>
    <w:rsid w:val="002510B7"/>
    <w:rsid w:val="005C130B"/>
    <w:rsid w:val="006D6C2E"/>
    <w:rsid w:val="00826F5C"/>
    <w:rsid w:val="009139A6"/>
    <w:rsid w:val="009448BB"/>
    <w:rsid w:val="00A3176C"/>
    <w:rsid w:val="00BA00AB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0501A6"/>
  <w15:chartTrackingRefBased/>
  <w15:docId w15:val="{4F5F4207-513E-449D-AE5B-48807583A0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35</Words>
  <Characters>203</Characters>
  <Application>Microsoft Office Word</Application>
  <DocSecurity>0</DocSecurity>
  <Lines>1</Lines>
  <Paragraphs>1</Paragraphs>
  <ScaleCrop>false</ScaleCrop>
  <Company/>
  <LinksUpToDate>false</LinksUpToDate>
  <CharactersWithSpaces>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2021-03-03T20:45:00Z</dcterms:created>
  <dcterms:modified xsi:type="dcterms:W3CDTF">2021-03-03T20:46:00Z</dcterms:modified>
</cp:coreProperties>
</file>